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7C1DA" w14:textId="04B9DCC1"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S5-243523</w:t>
      </w:r>
    </w:p>
    <w:p w14:paraId="78C48795" w14:textId="77777777"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r w:rsidR="00DB5CB4">
        <w:rPr>
          <w:rFonts w:ascii="Arial" w:hAnsi="Arial" w:cs="Arial"/>
          <w:b/>
          <w:sz w:val="22"/>
          <w:szCs w:val="22"/>
        </w:rPr>
        <w:t>, meeting #156</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1DB1464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RAN, SA, SA2</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3324B" w14:textId="77777777" w:rsidR="001F4C36" w:rsidRDefault="001F4C36">
      <w:pPr>
        <w:spacing w:after="0"/>
      </w:pPr>
      <w:r>
        <w:separator/>
      </w:r>
    </w:p>
  </w:endnote>
  <w:endnote w:type="continuationSeparator" w:id="0">
    <w:p w14:paraId="64A8931F" w14:textId="77777777" w:rsidR="001F4C36" w:rsidRDefault="001F4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7EC76" w14:textId="77777777" w:rsidR="001F4C36" w:rsidRDefault="001F4C36">
      <w:pPr>
        <w:spacing w:after="0"/>
      </w:pPr>
      <w:r>
        <w:separator/>
      </w:r>
    </w:p>
  </w:footnote>
  <w:footnote w:type="continuationSeparator" w:id="0">
    <w:p w14:paraId="3F618240" w14:textId="77777777" w:rsidR="001F4C36" w:rsidRDefault="001F4C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90D"/>
    <w:rsid w:val="002B7A79"/>
    <w:rsid w:val="002C2718"/>
    <w:rsid w:val="002F1940"/>
    <w:rsid w:val="002F76EF"/>
    <w:rsid w:val="00304054"/>
    <w:rsid w:val="003061C6"/>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47D10"/>
    <w:rsid w:val="00865DE2"/>
    <w:rsid w:val="008807A3"/>
    <w:rsid w:val="008944EA"/>
    <w:rsid w:val="008B637D"/>
    <w:rsid w:val="008C0F66"/>
    <w:rsid w:val="008C3D85"/>
    <w:rsid w:val="008D772F"/>
    <w:rsid w:val="008E68E4"/>
    <w:rsid w:val="008E6DC1"/>
    <w:rsid w:val="00957E6B"/>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cp:lastModifiedBy>
  <cp:revision>2</cp:revision>
  <cp:lastPrinted>2002-04-23T07:10:00Z</cp:lastPrinted>
  <dcterms:created xsi:type="dcterms:W3CDTF">2024-08-09T19:48:00Z</dcterms:created>
  <dcterms:modified xsi:type="dcterms:W3CDTF">2024-08-09T19:48:00Z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